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62C98" w:rsidTr="00F62C98" w14:paraId="2754F46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C98" w:rsidRDefault="00F62C98" w14:paraId="6FDFC006" w14:textId="089034E2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2C98" w:rsidRDefault="00F62C98" w14:paraId="75D6A48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62C98" w:rsidRDefault="00F62C98" w14:paraId="4671F28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62C98" w:rsidRDefault="00F62C98" w14:paraId="1C7132A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62C98" w:rsidRDefault="00F62C98" w14:paraId="3DB0165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F62C98" w:rsidP="00F62C98" w:rsidRDefault="00F62C98" w14:paraId="012FBD4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62C98" w:rsidP="00F62C98" w:rsidRDefault="00F62C98" w14:paraId="1F7CFB5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62C98" w:rsidP="00F62C98" w:rsidRDefault="00F62C98" w14:paraId="18C2714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St-2493/2019</w:t>
      </w:r>
    </w:p>
    <w:p w:rsidR="00F62C98" w:rsidP="00F62C98" w:rsidRDefault="00F62C98" w14:paraId="768072C4" w14:textId="77777777">
      <w:pPr>
        <w:tabs>
          <w:tab w:val="left" w:pos="709"/>
        </w:tabs>
      </w:pPr>
      <w:r>
        <w:t xml:space="preserve"> </w:t>
      </w:r>
    </w:p>
    <w:p w:rsidR="00F62C98" w:rsidP="00F62C98" w:rsidRDefault="00F62C98" w14:paraId="38BFB3B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62C98" w:rsidP="00F62C98" w:rsidRDefault="00F62C98" w14:paraId="2D5E41E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62C98" w:rsidP="00F62C98" w:rsidRDefault="00F62C98" w14:paraId="1414281F" w14:textId="77777777">
      <w:pPr>
        <w:tabs>
          <w:tab w:val="left" w:pos="709"/>
        </w:tabs>
      </w:pPr>
    </w:p>
    <w:p w:rsidR="00F62C98" w:rsidP="00F62C98" w:rsidRDefault="00F62C98" w14:paraId="6453ECE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F62C98" w:rsidP="00F62C98" w:rsidRDefault="00F62C98" w14:paraId="02B32F6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62C98" w:rsidP="00F62C98" w:rsidRDefault="00F62C98" w14:paraId="2F2D8C8F" w14:textId="77777777">
      <w:pPr>
        <w:tabs>
          <w:tab w:val="left" w:pos="709"/>
        </w:tabs>
      </w:pPr>
    </w:p>
    <w:p w:rsidR="00F62C98" w:rsidP="00F62C98" w:rsidRDefault="00F62C98" w14:paraId="01760825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62C98" w:rsidP="00F62C98" w:rsidRDefault="00F62C98" w14:paraId="282334C8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62C98" w:rsidP="00F62C98" w:rsidRDefault="00F62C98" w14:paraId="69AC9F1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62C98" w:rsidP="00F62C98" w:rsidRDefault="00F62C98" w14:paraId="1E612BA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62C98" w:rsidP="00F62C98" w:rsidRDefault="00F62C98" w14:paraId="10D4C7E4" w14:textId="77777777">
      <w:pPr>
        <w:tabs>
          <w:tab w:val="left" w:pos="709"/>
        </w:tabs>
      </w:pPr>
    </w:p>
    <w:p w:rsidR="00F62C98" w:rsidP="00F62C98" w:rsidRDefault="00F62C98" w14:paraId="4E0532F8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F62C98" w:rsidP="00F62C98" w:rsidRDefault="00F62C98" w14:paraId="38813653" w14:textId="77777777">
      <w:pPr>
        <w:tabs>
          <w:tab w:val="left" w:pos="709"/>
        </w:tabs>
        <w:jc w:val="both"/>
      </w:pPr>
    </w:p>
    <w:p w:rsidR="00F62C98" w:rsidP="00F62C98" w:rsidRDefault="00F62C98" w14:paraId="500DED03" w14:textId="77777777">
      <w:pPr>
        <w:tabs>
          <w:tab w:val="left" w:pos="709"/>
        </w:tabs>
      </w:pPr>
      <w:r>
        <w:t xml:space="preserve"> </w:t>
      </w:r>
      <w:r>
        <w:tab/>
        <w:t>17. St-2493/2019</w:t>
      </w:r>
    </w:p>
    <w:p w:rsidR="00F62C98" w:rsidP="00F62C98" w:rsidRDefault="00F62C98" w14:paraId="414A6448" w14:textId="77777777">
      <w:pPr>
        <w:tabs>
          <w:tab w:val="left" w:pos="709"/>
        </w:tabs>
      </w:pPr>
    </w:p>
    <w:p w:rsidR="00F62C98" w:rsidP="00F62C98" w:rsidRDefault="00F62C98" w14:paraId="5DF5EFF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62C98" w:rsidP="00F62C98" w:rsidRDefault="00F62C98" w14:paraId="3F04312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62C98" w:rsidP="00F62C98" w:rsidRDefault="00F62C98" w14:paraId="1EDE44C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62C98" w:rsidP="00F62C98" w:rsidRDefault="00F62C98" w14:paraId="5001C5E2" w14:textId="77777777">
      <w:pPr>
        <w:tabs>
          <w:tab w:val="left" w:pos="709"/>
        </w:tabs>
        <w:jc w:val="both"/>
      </w:pPr>
    </w:p>
    <w:p w:rsidR="00F62C98" w:rsidP="00F62C98" w:rsidRDefault="00F62C98" w14:paraId="6F115A65" w14:textId="77777777">
      <w:pPr>
        <w:tabs>
          <w:tab w:val="left" w:pos="709"/>
        </w:tabs>
        <w:jc w:val="both"/>
      </w:pPr>
      <w:r>
        <w:t xml:space="preserve">protiv </w:t>
      </w:r>
    </w:p>
    <w:p w:rsidR="00F62C98" w:rsidP="00F62C98" w:rsidRDefault="00F62C98" w14:paraId="07C5D91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62C98" w:rsidP="00F62C98" w:rsidRDefault="00F62C98" w14:paraId="4C261FB2" w14:textId="77777777">
      <w:pPr>
        <w:tabs>
          <w:tab w:val="left" w:pos="709"/>
        </w:tabs>
        <w:ind w:left="708"/>
        <w:jc w:val="both"/>
      </w:pPr>
      <w:r>
        <w:tab/>
        <w:t>LUMINUM ELEKTRO d.o.o., Kerestinec, Ulica Širanovići 9, OIB: 08438373028</w:t>
      </w:r>
    </w:p>
    <w:p w:rsidR="00F62C98" w:rsidP="00F62C98" w:rsidRDefault="00F62C98" w14:paraId="6D9ACF6C" w14:textId="77777777">
      <w:pPr>
        <w:tabs>
          <w:tab w:val="left" w:pos="709"/>
        </w:tabs>
        <w:ind w:left="708"/>
        <w:jc w:val="both"/>
      </w:pPr>
    </w:p>
    <w:p w:rsidR="00F62C98" w:rsidP="00F62C98" w:rsidRDefault="00F62C98" w14:paraId="67144151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62C98" w:rsidP="00F62C98" w:rsidRDefault="00F62C98" w14:paraId="0F1AAD9A" w14:textId="77777777">
      <w:pPr>
        <w:tabs>
          <w:tab w:val="left" w:pos="709"/>
        </w:tabs>
        <w:jc w:val="both"/>
      </w:pPr>
    </w:p>
    <w:p w:rsidR="00F62C98" w:rsidP="00F62C98" w:rsidRDefault="00F62C98" w14:paraId="0D829303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62C98" w:rsidP="00F62C98" w:rsidRDefault="00F62C98" w14:paraId="654E980E" w14:textId="77777777">
      <w:pPr>
        <w:tabs>
          <w:tab w:val="left" w:pos="709"/>
        </w:tabs>
      </w:pPr>
    </w:p>
    <w:p w:rsidR="00F62C98" w:rsidP="00F62C98" w:rsidRDefault="00F62C98" w14:paraId="132C333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62C98" w:rsidP="00F62C98" w:rsidRDefault="00F62C98" w14:paraId="21B6A96B" w14:textId="77777777">
      <w:pPr>
        <w:tabs>
          <w:tab w:val="left" w:pos="709"/>
        </w:tabs>
      </w:pPr>
    </w:p>
    <w:p w:rsidR="00F62C98" w:rsidP="00F62C98" w:rsidRDefault="00F62C98" w14:paraId="778E23D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62C98" w:rsidP="00F62C98" w:rsidRDefault="00F62C98" w14:paraId="230100BD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62C98" w:rsidP="00F62C98" w:rsidRDefault="00F62C98" w14:paraId="78861737" w14:textId="77777777">
      <w:pPr>
        <w:tabs>
          <w:tab w:val="left" w:pos="709"/>
        </w:tabs>
      </w:pPr>
    </w:p>
    <w:p w:rsidR="00F62C98" w:rsidP="00F62C98" w:rsidRDefault="00F62C98" w14:paraId="4B35A0E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60C3CBA" w14:textId="060C3CB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2C98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62C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2C9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2C9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2C9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2C9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62C9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62C9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2C9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2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C9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C9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C9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C9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62C9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2C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2C9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8707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2493</izvorni_sadrzaj>
    <derivirana_varijabla naziv="DomainObject.Predmet.Broj_1">2493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2019.</izvorni_sadrzaj>
    <derivirana_varijabla naziv="DomainObject.Predmet.DatumIzradeOptuznogAkta_1">7. listopada 2019.</derivirana_varijabla>
  </DomainObject.Predmet.DatumIzradeOptuznogAkta>
  <DomainObject.Predmet.DatumIzradeOptuznogAktaFormated>
    <izvorni_sadrzaj>7.10.2019.</izvorni_sadrzaj>
    <derivirana_varijabla naziv="DomainObject.Predmet.DatumIzradeOptuznogAktaFormated_1">7.10.2019.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2019.</izvorni_sadrzaj>
    <derivirana_varijabla naziv="DomainObject.Predmet.DatumPrimitkaOptuznogAkta_1">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St-2493/2019</izvorni_sadrzaj>
    <derivirana_varijabla naziv="DomainObject.Predmet.OznakaBroj_1">St-2493/2019</derivirana_varijabla>
  </DomainObject.Predmet.OznakaBroj>
  <DomainObject.Predmet.OznakaBrojOptuznogAkta>
    <izvorni_sadrzaj>04-06-19-4346</izvorni_sadrzaj>
    <derivirana_varijabla naziv="DomainObject.Predmet.OznakaBrojOptuznogAkta_1">04-06-19-4346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LUMINUM ELEKTRO d.o.o.</izvorni_sadrzaj>
    <derivirana_varijabla naziv="DomainObject.Predmet.ProtustrankaFormated_1">  LUMINUM ELEKTRO d.o.o.</derivirana_varijabla>
  </DomainObject.Predmet.ProtustrankaFormated>
  <DomainObject.Predmet.ProtustrankaFormatedOIB>
    <izvorni_sadrzaj>  LUMINUM ELEKTRO d.o.o., OIB 08438373028</izvorni_sadrzaj>
    <derivirana_varijabla naziv="DomainObject.Predmet.ProtustrankaFormatedOIB_1">  LUMINUM ELEKTRO d.o.o., OIB 08438373028</derivirana_varijabla>
  </DomainObject.Predmet.ProtustrankaFormatedOIB>
  <DomainObject.Predmet.ProtustrankaFormatedWithAdress>
    <izvorni_sadrzaj> LUMINUM ELEKTRO d.o.o., Ulica Širanovići 9, 10431 Kerestinec</izvorni_sadrzaj>
    <derivirana_varijabla naziv="DomainObject.Predmet.ProtustrankaFormatedWithAdress_1"> LUMINUM ELEKTRO d.o.o., Ulica Širanovići 9, 10431 Kerestinec</derivirana_varijabla>
  </DomainObject.Predmet.ProtustrankaFormatedWithAdress>
  <DomainObject.Predmet.ProtustrankaFormatedWithAdressOIB>
    <izvorni_sadrzaj> LUMINUM ELEKTRO d.o.o., OIB 08438373028, Ulica Širanovići 9, 10431 Kerestinec</izvorni_sadrzaj>
    <derivirana_varijabla naziv="DomainObject.Predmet.ProtustrankaFormatedWithAdressOIB_1"> LUMINUM ELEKTRO d.o.o., OIB 08438373028, Ulica Širanovići 9, 10431 Kerestinec</derivirana_varijabla>
  </DomainObject.Predmet.ProtustrankaFormatedWithAdressOIB>
  <DomainObject.Predmet.ProtustrankaWithAdress>
    <izvorni_sadrzaj>LUMINUM ELEKTRO d.o.o. Ulica Širanovići 9, 10431 Kerestinec</izvorni_sadrzaj>
    <derivirana_varijabla naziv="DomainObject.Predmet.ProtustrankaWithAdress_1">LUMINUM ELEKTRO d.o.o. Ulica Širanovići 9, 10431 Kerestinec</derivirana_varijabla>
  </DomainObject.Predmet.ProtustrankaWithAdress>
  <DomainObject.Predmet.ProtustrankaWithAdressOIB>
    <izvorni_sadrzaj>LUMINUM ELEKTRO d.o.o., OIB 08438373028, Ulica Širanovići 9, 10431 Kerestinec</izvorni_sadrzaj>
    <derivirana_varijabla naziv="DomainObject.Predmet.ProtustrankaWithAdressOIB_1">LUMINUM ELEKTRO d.o.o., OIB 08438373028, Ulica Širanovići 9, 10431 Kerestinec</derivirana_varijabla>
  </DomainObject.Predmet.ProtustrankaWithAdressOIB>
  <DomainObject.Predmet.ProtustrankaNazivFormated>
    <izvorni_sadrzaj>LUMINUM ELEKTRO d.o.o.</izvorni_sadrzaj>
    <derivirana_varijabla naziv="DomainObject.Predmet.ProtustrankaNazivFormated_1">LUMINUM ELEKTRO d.o.o.</derivirana_varijabla>
  </DomainObject.Predmet.ProtustrankaNazivFormated>
  <DomainObject.Predmet.ProtustrankaNazivFormatedOIB>
    <izvorni_sadrzaj>LUMINUM ELEKTRO d.o.o., OIB 08438373028</izvorni_sadrzaj>
    <derivirana_varijabla naziv="DomainObject.Predmet.ProtustrankaNazivFormatedOIB_1">LUMINUM ELEKTRO d.o.o., OIB 08438373028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LUMINUM ELEKTRO d.o.o.</item>
    </izvorni_sadrzaj>
    <derivirana_varijabla naziv="DomainObject.Predmet.ProtuStrankaListFormated_1">
      <item>LUMINUM ELEKTRO d.o.o.</item>
    </derivirana_varijabla>
  </DomainObject.Predmet.ProtuStrankaListFormated>
  <DomainObject.Predmet.ProtuStrankaListFormatedOIB>
    <izvorni_sadrzaj>
      <item>LUMINUM ELEKTRO d.o.o., OIB 08438373028</item>
    </izvorni_sadrzaj>
    <derivirana_varijabla naziv="DomainObject.Predmet.ProtuStrankaListFormatedOIB_1">
      <item>LUMINUM ELEKTRO d.o.o., OIB 08438373028</item>
    </derivirana_varijabla>
  </DomainObject.Predmet.ProtuStrankaListFormatedOIB>
  <DomainObject.Predmet.ProtuStrankaListFormatedWithAdress>
    <izvorni_sadrzaj>
      <item>LUMINUM ELEKTRO d.o.o., Ulica Širanovići 9, 10431 Kerestinec</item>
    </izvorni_sadrzaj>
    <derivirana_varijabla naziv="DomainObject.Predmet.ProtuStrankaListFormatedWithAdress_1">
      <item>LUMINUM ELEKTRO d.o.o., Ulica Širanovići 9, 10431 Kerestinec</item>
    </derivirana_varijabla>
  </DomainObject.Predmet.ProtuStrankaListFormatedWithAdress>
  <DomainObject.Predmet.ProtuStrankaListFormatedWithAdressOIB>
    <izvorni_sadrzaj>
      <item>LUMINUM ELEKTRO d.o.o., OIB 08438373028, Ulica Širanovići 9, 10431 Kerestinec</item>
    </izvorni_sadrzaj>
    <derivirana_varijabla naziv="DomainObject.Predmet.ProtuStrankaListFormatedWithAdressOIB_1">
      <item>LUMINUM ELEKTRO d.o.o., OIB 08438373028, Ulica Širanovići 9, 10431 Kerestinec</item>
    </derivirana_varijabla>
  </DomainObject.Predmet.ProtuStrankaListFormatedWithAdressOIB>
  <DomainObject.Predmet.ProtuStrankaListNazivFormated>
    <izvorni_sadrzaj>
      <item>LUMINUM ELEKTRO d.o.o.</item>
    </izvorni_sadrzaj>
    <derivirana_varijabla naziv="DomainObject.Predmet.ProtuStrankaListNazivFormated_1">
      <item>LUMINUM ELEKTRO d.o.o.</item>
    </derivirana_varijabla>
  </DomainObject.Predmet.ProtuStrankaListNazivFormated>
  <DomainObject.Predmet.ProtuStrankaListNazivFormatedOIB>
    <izvorni_sadrzaj>
      <item>LUMINUM ELEKTRO d.o.o., OIB 08438373028</item>
    </izvorni_sadrzaj>
    <derivirana_varijabla naziv="DomainObject.Predmet.ProtuStrankaListNazivFormatedOIB_1">
      <item>LUMINUM ELEKTRO d.o.o., OIB 08438373028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LUMINUM ELEKTRO d.o.o.</izvorni_sadrzaj>
    <derivirana_varijabla naziv="DomainObject.Predmet.ProtustrankaIDrugi_1">LUMINUM ELEKTRO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LUMINUM ELEKTRO d.o.o., OIB 08438373028, Ulica Širanovići 9, 10431 Kerestinec</izvorni_sadrzaj>
    <derivirana_varijabla naziv="DomainObject.Predmet.ProtustrankaIDrugiAdressOIB_1">LUMINUM ELEKTRO d.o.o., OIB 08438373028, Ulica Širanovići 9,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LUMINUM ELEKTRO d.o.o.</item>
      <item>Financijska agencija</item>
    </izvorni_sadrzaj>
    <derivirana_varijabla naziv="DomainObject.Predmet.SudioniciListNaziv_1">
      <item>LUMINUM ELEKTRO d.o.o.</item>
      <item>Financijska agencija</item>
    </derivirana_varijabla>
  </DomainObject.Predmet.SudioniciListNaziv>
  <DomainObject.Predmet.SudioniciListAdressOIB>
    <izvorni_sadrzaj>
      <item>LUMINUM ELEKTRO d.o.o., OIB 08438373028, Ulica Širanovići 9,10431 Kerestinec</item>
      <item>Financijska agencija, OIB 85821130368, TRG SVIBANJSKIH ŽRTAVA 1995. 1,10000 Zagreb</item>
    </izvorni_sadrzaj>
    <derivirana_varijabla naziv="DomainObject.Predmet.SudioniciListAdressOIB_1">
      <item>LUMINUM ELEKTRO d.o.o., OIB 08438373028, Ulica Širanovići 9,10431 Kerestinec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08438373028</item>
      <item>, OIB 85821130368</item>
    </izvorni_sadrzaj>
    <derivirana_varijabla naziv="DomainObject.Predmet.SudioniciListNazivOIB_1">
      <item>, OIB 08438373028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